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00177D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>ИНДИВИДУАЛНО КЛАСИРАНЕ</w:t>
      </w:r>
    </w:p>
    <w:p w:rsidR="006B4F16" w:rsidRPr="0000177D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 xml:space="preserve">ДЛШ </w:t>
      </w:r>
      <w:r w:rsidR="00336FD2">
        <w:rPr>
          <w:rFonts w:asciiTheme="majorHAnsi" w:hAnsiTheme="majorHAnsi"/>
          <w:b/>
          <w:sz w:val="32"/>
          <w:szCs w:val="32"/>
        </w:rPr>
        <w:t>ЮНОШИ</w:t>
      </w:r>
    </w:p>
    <w:p w:rsidR="00C42D45" w:rsidRDefault="00336FD2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10.05-14</w:t>
      </w:r>
      <w:r w:rsidR="001B1539">
        <w:rPr>
          <w:rFonts w:asciiTheme="majorHAnsi" w:hAnsiTheme="majorHAnsi"/>
          <w:b/>
          <w:sz w:val="32"/>
          <w:szCs w:val="32"/>
        </w:rPr>
        <w:t>.05</w:t>
      </w:r>
      <w:r w:rsidR="006B4F16" w:rsidRPr="0000177D">
        <w:rPr>
          <w:rFonts w:asciiTheme="majorHAnsi" w:hAnsiTheme="majorHAnsi"/>
          <w:b/>
          <w:sz w:val="32"/>
          <w:szCs w:val="32"/>
        </w:rPr>
        <w:t>.2022 г.</w:t>
      </w:r>
      <w:r w:rsidR="0002758D" w:rsidRPr="0000177D">
        <w:rPr>
          <w:rFonts w:asciiTheme="majorHAnsi" w:hAnsiTheme="majorHAnsi"/>
          <w:b/>
          <w:sz w:val="32"/>
          <w:szCs w:val="32"/>
        </w:rPr>
        <w:t>,</w:t>
      </w:r>
      <w:r w:rsidR="001348DC" w:rsidRPr="0000177D">
        <w:rPr>
          <w:rFonts w:asciiTheme="majorHAnsi" w:hAnsiTheme="majorHAnsi"/>
          <w:b/>
          <w:sz w:val="32"/>
          <w:szCs w:val="32"/>
        </w:rPr>
        <w:t xml:space="preserve"> </w:t>
      </w:r>
      <w:r w:rsidR="0002758D" w:rsidRPr="0000177D">
        <w:rPr>
          <w:rFonts w:asciiTheme="majorHAnsi" w:hAnsiTheme="majorHAnsi"/>
          <w:b/>
          <w:sz w:val="32"/>
          <w:szCs w:val="32"/>
        </w:rPr>
        <w:t>гр</w:t>
      </w:r>
      <w:r w:rsidR="006B4F16" w:rsidRPr="0000177D">
        <w:rPr>
          <w:rFonts w:asciiTheme="majorHAnsi" w:hAnsiTheme="majorHAnsi"/>
          <w:b/>
          <w:sz w:val="32"/>
          <w:szCs w:val="32"/>
        </w:rPr>
        <w:t xml:space="preserve">. </w:t>
      </w:r>
      <w:r>
        <w:rPr>
          <w:rFonts w:asciiTheme="majorHAnsi" w:hAnsiTheme="majorHAnsi"/>
          <w:b/>
          <w:sz w:val="32"/>
          <w:szCs w:val="32"/>
        </w:rPr>
        <w:t>Добрич</w:t>
      </w:r>
    </w:p>
    <w:p w:rsidR="00EB026C" w:rsidRDefault="00EB026C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9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5"/>
        <w:gridCol w:w="3183"/>
        <w:gridCol w:w="1317"/>
        <w:gridCol w:w="2430"/>
        <w:gridCol w:w="2206"/>
      </w:tblGrid>
      <w:tr w:rsidR="00336FD2" w:rsidRPr="00336FD2" w:rsidTr="00336FD2">
        <w:trPr>
          <w:trHeight w:val="30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42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Калчев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Джем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Мехмед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44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Антонио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Янков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Реджеб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Халил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Кючуков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Исус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46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b/>
                <w:bCs/>
                <w:color w:val="FF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Силян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Попов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Даниел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Цветков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Митрев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48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Ангел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Григоров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Преслав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Халилов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Динков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Десислав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50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Евелин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Стратиев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Ангел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Трошев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Митов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Кристиан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Самак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Венци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Михайов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Кирчо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Герасимов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Тургай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Емирчан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Бориславов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Андреев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Ростислав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52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Рашо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Данг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Даниел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Филипов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Михаел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Куцанински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Мюмюн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Сайдов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Малковски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Бонев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  <w:bookmarkStart w:id="0" w:name="_GoBack"/>
        <w:bookmarkEnd w:id="0"/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lang w:val="en-US" w:eastAsia="en-US"/>
              </w:rPr>
              <w:t>Кристиан</w:t>
            </w:r>
            <w:proofErr w:type="spellEnd"/>
            <w:r w:rsidRPr="00336FD2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lang w:val="en-US" w:eastAsia="en-US"/>
              </w:rPr>
              <w:t>Торлаков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Ангел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Самуилов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Есмер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Демиров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Яношев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Бойчо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Янков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Мануел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Данев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54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Манчо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Джеляйдин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Хюсеинов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Исус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712371" w:rsidRDefault="00712371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Берен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Искендер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Султанов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Валентинов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Мариан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Недялков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Денис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Любчо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Онур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Екнур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Бурак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Тракчиев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lastRenderedPageBreak/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Желязко</w:t>
            </w:r>
            <w:proofErr w:type="spellEnd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Калчев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Борис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Владимиров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Милен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Видински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57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Викторио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Давид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Сашо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Гърбев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Емил</w:t>
            </w:r>
            <w:proofErr w:type="spellEnd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Лом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Трайчо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Трайчов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Медникаров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Галип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Митко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60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Христо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Едуард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Райчев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Костадин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Теодор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Тео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Енев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Дениз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63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Асен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Дидов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Пешев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Тихомир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Зайков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Апостолов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Тонислав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Станчев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Вълчев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Пенчев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Марчело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Мерт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Халил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66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Халил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Роберт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Деянов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Севар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Кемал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Кемалов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Кирчо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Нешев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Трендафилов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Пенчев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СЗ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Ремзи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Шукри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Ивайло</w:t>
            </w:r>
            <w:proofErr w:type="spellEnd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Емануил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70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.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Бойчев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Милен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Стелян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Испански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Тимур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Ибрям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Жорж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Венцислав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СЗ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Огнян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Владев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Селями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Расим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Грозданов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Светослав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Стойчев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75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Запринов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Антонио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Данаилов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Пламен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Кисов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Антон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Антонов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Цветков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Матаков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Калоян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Калинов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80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Кръстанов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Васил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Кани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Стоян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Роселин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Бачевски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Тошко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Божидар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Карагеоргиев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Емилиян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Цветомир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Байров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 90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Янкулски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Десислав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Огнянов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Ердоан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Хасан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Християн</w:t>
            </w:r>
            <w:proofErr w:type="spellEnd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Кърджали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Пресиан</w:t>
            </w:r>
            <w:proofErr w:type="spellEnd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Пенев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FF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Калин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Сами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Топалов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 +90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 xml:space="preserve"> </w:t>
            </w:r>
            <w:r w:rsidRPr="00336FD2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Явор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Божидар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Вучков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Панчев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Кадир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Кадур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336FD2" w:rsidRPr="00336FD2" w:rsidTr="00336FD2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Манчев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0+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FD2" w:rsidRPr="00336FD2" w:rsidRDefault="00336FD2" w:rsidP="00336FD2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336FD2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</w:tbl>
    <w:p w:rsidR="00EB026C" w:rsidRDefault="00EB026C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00" w:rsidRDefault="00010900" w:rsidP="00144764">
      <w:r>
        <w:separator/>
      </w:r>
    </w:p>
  </w:endnote>
  <w:endnote w:type="continuationSeparator" w:id="0">
    <w:p w:rsidR="00010900" w:rsidRDefault="0001090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Default="00090D2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Pr="00144764" w:rsidRDefault="00090D2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00" w:rsidRDefault="00010900" w:rsidP="00144764">
      <w:r>
        <w:separator/>
      </w:r>
    </w:p>
  </w:footnote>
  <w:footnote w:type="continuationSeparator" w:id="0">
    <w:p w:rsidR="00010900" w:rsidRDefault="0001090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Pr="00144764" w:rsidRDefault="00090D2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177D"/>
    <w:rsid w:val="00010900"/>
    <w:rsid w:val="0002758D"/>
    <w:rsid w:val="0002770F"/>
    <w:rsid w:val="000342D8"/>
    <w:rsid w:val="00064CB6"/>
    <w:rsid w:val="000900F6"/>
    <w:rsid w:val="00090D25"/>
    <w:rsid w:val="000F0F1A"/>
    <w:rsid w:val="001348DC"/>
    <w:rsid w:val="00144764"/>
    <w:rsid w:val="001B1539"/>
    <w:rsid w:val="00223B83"/>
    <w:rsid w:val="002A4A8E"/>
    <w:rsid w:val="00336FD2"/>
    <w:rsid w:val="003874E4"/>
    <w:rsid w:val="003A1F51"/>
    <w:rsid w:val="00484BD5"/>
    <w:rsid w:val="004A5532"/>
    <w:rsid w:val="004F45EE"/>
    <w:rsid w:val="0052786E"/>
    <w:rsid w:val="00570DB0"/>
    <w:rsid w:val="00576D0A"/>
    <w:rsid w:val="00606305"/>
    <w:rsid w:val="0064642C"/>
    <w:rsid w:val="006B4F16"/>
    <w:rsid w:val="006D1ED9"/>
    <w:rsid w:val="007077B0"/>
    <w:rsid w:val="00712371"/>
    <w:rsid w:val="0073702F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B026C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36F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6FD2"/>
    <w:rPr>
      <w:color w:val="954F72"/>
      <w:u w:val="single"/>
    </w:rPr>
  </w:style>
  <w:style w:type="paragraph" w:customStyle="1" w:styleId="xl63">
    <w:name w:val="xl6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4">
    <w:name w:val="xl64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5">
    <w:name w:val="xl65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6">
    <w:name w:val="xl66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67">
    <w:name w:val="xl67"/>
    <w:basedOn w:val="Normal"/>
    <w:rsid w:val="00336F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336F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1">
    <w:name w:val="xl71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4">
    <w:name w:val="xl74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Calibri" w:hAnsi="Calibri" w:cs="Calibri"/>
      <w:b/>
      <w:bCs/>
      <w:color w:val="FF0000"/>
      <w:sz w:val="24"/>
      <w:szCs w:val="24"/>
      <w:lang w:val="en-US" w:eastAsia="en-US"/>
    </w:rPr>
  </w:style>
  <w:style w:type="paragraph" w:customStyle="1" w:styleId="xl75">
    <w:name w:val="xl75"/>
    <w:basedOn w:val="Normal"/>
    <w:rsid w:val="00336F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7">
    <w:name w:val="xl77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79">
    <w:name w:val="xl79"/>
    <w:basedOn w:val="Normal"/>
    <w:rsid w:val="00336FD2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0">
    <w:name w:val="xl80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81">
    <w:name w:val="xl81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2">
    <w:name w:val="xl82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3">
    <w:name w:val="xl8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  <w:style w:type="paragraph" w:customStyle="1" w:styleId="xl84">
    <w:name w:val="xl84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5">
    <w:name w:val="xl85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36F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6FD2"/>
    <w:rPr>
      <w:color w:val="954F72"/>
      <w:u w:val="single"/>
    </w:rPr>
  </w:style>
  <w:style w:type="paragraph" w:customStyle="1" w:styleId="xl63">
    <w:name w:val="xl6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4">
    <w:name w:val="xl64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5">
    <w:name w:val="xl65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66">
    <w:name w:val="xl66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67">
    <w:name w:val="xl67"/>
    <w:basedOn w:val="Normal"/>
    <w:rsid w:val="00336F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336F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1">
    <w:name w:val="xl71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4">
    <w:name w:val="xl74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Calibri" w:hAnsi="Calibri" w:cs="Calibri"/>
      <w:b/>
      <w:bCs/>
      <w:color w:val="FF0000"/>
      <w:sz w:val="24"/>
      <w:szCs w:val="24"/>
      <w:lang w:val="en-US" w:eastAsia="en-US"/>
    </w:rPr>
  </w:style>
  <w:style w:type="paragraph" w:customStyle="1" w:styleId="xl75">
    <w:name w:val="xl75"/>
    <w:basedOn w:val="Normal"/>
    <w:rsid w:val="00336F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6">
    <w:name w:val="xl76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7">
    <w:name w:val="xl77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  <w:lang w:val="en-US" w:eastAsia="en-US"/>
    </w:rPr>
  </w:style>
  <w:style w:type="paragraph" w:customStyle="1" w:styleId="xl79">
    <w:name w:val="xl79"/>
    <w:basedOn w:val="Normal"/>
    <w:rsid w:val="00336FD2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0">
    <w:name w:val="xl80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  <w:lang w:val="en-US" w:eastAsia="en-US"/>
    </w:rPr>
  </w:style>
  <w:style w:type="paragraph" w:customStyle="1" w:styleId="xl81">
    <w:name w:val="xl81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2">
    <w:name w:val="xl82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3">
    <w:name w:val="xl83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 w:eastAsia="en-US"/>
    </w:rPr>
  </w:style>
  <w:style w:type="paragraph" w:customStyle="1" w:styleId="xl84">
    <w:name w:val="xl84"/>
    <w:basedOn w:val="Normal"/>
    <w:rsid w:val="00336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85">
    <w:name w:val="xl85"/>
    <w:basedOn w:val="Normal"/>
    <w:rsid w:val="00336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E6109-2D23-4869-B366-DA9C174B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6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2022-11-09T13:00:00Z</dcterms:created>
  <dcterms:modified xsi:type="dcterms:W3CDTF">2022-11-09T13:13:00Z</dcterms:modified>
</cp:coreProperties>
</file>